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1186B" w14:textId="77777777" w:rsidR="00531BFF" w:rsidRDefault="00531BFF" w:rsidP="00531B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RESON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6B291DE" w14:textId="77777777" w:rsidR="00531BFF" w:rsidRDefault="00531BFF" w:rsidP="00531B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, Suffolk. Husbandman.</w:t>
      </w:r>
    </w:p>
    <w:p w14:paraId="6B92D90C" w14:textId="77777777" w:rsidR="00531BFF" w:rsidRDefault="00531BFF" w:rsidP="00531BFF">
      <w:pPr>
        <w:rPr>
          <w:rFonts w:ascii="Times New Roman" w:hAnsi="Times New Roman" w:cs="Times New Roman"/>
        </w:rPr>
      </w:pPr>
    </w:p>
    <w:p w14:paraId="7B9D94AC" w14:textId="77777777" w:rsidR="00531BFF" w:rsidRDefault="00531BFF" w:rsidP="00531BFF">
      <w:pPr>
        <w:rPr>
          <w:rFonts w:ascii="Times New Roman" w:hAnsi="Times New Roman" w:cs="Times New Roman"/>
        </w:rPr>
      </w:pPr>
    </w:p>
    <w:p w14:paraId="675D794D" w14:textId="77777777" w:rsidR="00531BFF" w:rsidRDefault="00531BFF" w:rsidP="00531B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Roket</w:t>
      </w:r>
      <w:proofErr w:type="spellEnd"/>
      <w:r>
        <w:rPr>
          <w:rFonts w:ascii="Times New Roman" w:hAnsi="Times New Roman" w:cs="Times New Roman"/>
        </w:rPr>
        <w:t xml:space="preserve">(q.v.) brought a plaint of debt against him, Geoffrey </w:t>
      </w:r>
      <w:proofErr w:type="spellStart"/>
      <w:r>
        <w:rPr>
          <w:rFonts w:ascii="Times New Roman" w:hAnsi="Times New Roman" w:cs="Times New Roman"/>
        </w:rPr>
        <w:t>Fraundes</w:t>
      </w:r>
      <w:proofErr w:type="spellEnd"/>
      <w:r>
        <w:rPr>
          <w:rFonts w:ascii="Times New Roman" w:hAnsi="Times New Roman" w:cs="Times New Roman"/>
        </w:rPr>
        <w:t>(q.v.),</w:t>
      </w:r>
    </w:p>
    <w:p w14:paraId="080371B1" w14:textId="77777777" w:rsidR="00531BFF" w:rsidRDefault="00531BFF" w:rsidP="00531B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Benet, junior(q.v.), Robert Bole(q.v.), John </w:t>
      </w:r>
      <w:proofErr w:type="spellStart"/>
      <w:r>
        <w:rPr>
          <w:rFonts w:ascii="Times New Roman" w:hAnsi="Times New Roman" w:cs="Times New Roman"/>
        </w:rPr>
        <w:t>Abotte</w:t>
      </w:r>
      <w:proofErr w:type="spellEnd"/>
      <w:r>
        <w:rPr>
          <w:rFonts w:ascii="Times New Roman" w:hAnsi="Times New Roman" w:cs="Times New Roman"/>
        </w:rPr>
        <w:t>(q.v.) and Robert</w:t>
      </w:r>
    </w:p>
    <w:p w14:paraId="072D4A4D" w14:textId="77777777" w:rsidR="00531BFF" w:rsidRDefault="00531BFF" w:rsidP="00531B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Garlond</w:t>
      </w:r>
      <w:proofErr w:type="spellEnd"/>
      <w:r>
        <w:rPr>
          <w:rFonts w:ascii="Times New Roman" w:hAnsi="Times New Roman" w:cs="Times New Roman"/>
        </w:rPr>
        <w:t xml:space="preserve">(q.v.), all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.</w:t>
      </w:r>
    </w:p>
    <w:p w14:paraId="6F882BE2" w14:textId="77777777" w:rsidR="00531BFF" w:rsidRDefault="00531BFF" w:rsidP="00531B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6087AFB" w14:textId="77777777" w:rsidR="00531BFF" w:rsidRDefault="00531BFF" w:rsidP="00531BFF">
      <w:pPr>
        <w:rPr>
          <w:rFonts w:ascii="Times New Roman" w:hAnsi="Times New Roman" w:cs="Times New Roman"/>
        </w:rPr>
      </w:pPr>
    </w:p>
    <w:p w14:paraId="1E62CF05" w14:textId="77777777" w:rsidR="00531BFF" w:rsidRDefault="00531BFF" w:rsidP="00531BFF">
      <w:pPr>
        <w:rPr>
          <w:rFonts w:ascii="Times New Roman" w:hAnsi="Times New Roman" w:cs="Times New Roman"/>
        </w:rPr>
      </w:pPr>
    </w:p>
    <w:p w14:paraId="4FACB281" w14:textId="77777777" w:rsidR="00531BFF" w:rsidRDefault="00531BFF" w:rsidP="00531B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November 2018</w:t>
      </w:r>
    </w:p>
    <w:p w14:paraId="2F48E7D7" w14:textId="746909A0" w:rsidR="006B2F86" w:rsidRPr="00E71FC3" w:rsidRDefault="00531BFF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 w:rsidSect="00531BFF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A99AF" w14:textId="77777777" w:rsidR="00531BFF" w:rsidRDefault="00531BFF" w:rsidP="00E71FC3">
      <w:r>
        <w:separator/>
      </w:r>
    </w:p>
  </w:endnote>
  <w:endnote w:type="continuationSeparator" w:id="0">
    <w:p w14:paraId="66632B2E" w14:textId="77777777" w:rsidR="00531BFF" w:rsidRDefault="00531BF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1FA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22259" w14:textId="77777777" w:rsidR="00531BFF" w:rsidRDefault="00531BFF" w:rsidP="00E71FC3">
      <w:r>
        <w:separator/>
      </w:r>
    </w:p>
  </w:footnote>
  <w:footnote w:type="continuationSeparator" w:id="0">
    <w:p w14:paraId="6218EBEE" w14:textId="77777777" w:rsidR="00531BFF" w:rsidRDefault="00531BF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BFF"/>
    <w:rsid w:val="001A7C09"/>
    <w:rsid w:val="00531BF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4E103"/>
  <w15:chartTrackingRefBased/>
  <w15:docId w15:val="{619BDD1C-59BF-4324-AE34-285F5ABD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1BF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31B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2018-12-04T20:05:00Z</dcterms:created>
  <dcterms:modified xsi:type="dcterms:W3CDTF">2018-12-04T20:11:00Z</dcterms:modified>
</cp:coreProperties>
</file>